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3B7" w:rsidRPr="00DC44D3" w:rsidRDefault="007243B7" w:rsidP="00EB451F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DC44D3">
        <w:rPr>
          <w:rFonts w:ascii="Times New Roman" w:hAnsi="Times New Roman"/>
          <w:sz w:val="26"/>
          <w:szCs w:val="26"/>
        </w:rPr>
        <w:t xml:space="preserve">Приложение 1 </w:t>
      </w:r>
    </w:p>
    <w:p w:rsidR="007243B7" w:rsidRPr="00DC44D3" w:rsidRDefault="007243B7" w:rsidP="00EB451F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DC44D3"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7243B7" w:rsidRPr="00DC44D3" w:rsidRDefault="007243B7" w:rsidP="00EB451F">
      <w:pPr>
        <w:spacing w:after="0"/>
        <w:ind w:left="3540" w:firstLine="708"/>
        <w:jc w:val="right"/>
        <w:rPr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>от «28</w:t>
      </w:r>
      <w:r w:rsidRPr="00DC44D3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апреля</w:t>
      </w:r>
      <w:r w:rsidRPr="00DC44D3">
        <w:rPr>
          <w:rFonts w:ascii="Times New Roman" w:hAnsi="Times New Roman"/>
          <w:sz w:val="26"/>
          <w:szCs w:val="26"/>
        </w:rPr>
        <w:t xml:space="preserve"> 20</w:t>
      </w:r>
      <w:r>
        <w:rPr>
          <w:rFonts w:ascii="Times New Roman" w:hAnsi="Times New Roman"/>
          <w:sz w:val="26"/>
          <w:szCs w:val="26"/>
        </w:rPr>
        <w:t>21</w:t>
      </w:r>
      <w:r w:rsidRPr="00DC44D3">
        <w:rPr>
          <w:rFonts w:ascii="Times New Roman" w:hAnsi="Times New Roman"/>
          <w:sz w:val="26"/>
          <w:szCs w:val="26"/>
        </w:rPr>
        <w:t xml:space="preserve"> г. № </w:t>
      </w:r>
      <w:bookmarkEnd w:id="0"/>
      <w:r>
        <w:rPr>
          <w:rFonts w:ascii="Times New Roman" w:hAnsi="Times New Roman"/>
          <w:sz w:val="26"/>
          <w:szCs w:val="26"/>
        </w:rPr>
        <w:t>474</w:t>
      </w:r>
    </w:p>
    <w:p w:rsidR="007243B7" w:rsidRPr="00DC44D3" w:rsidRDefault="007243B7" w:rsidP="00EB451F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7243B7" w:rsidRPr="00DC44D3" w:rsidRDefault="007243B7" w:rsidP="00EB451F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7243B7" w:rsidRPr="00DC44D3" w:rsidRDefault="007243B7" w:rsidP="00EB451F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C44D3">
        <w:rPr>
          <w:rFonts w:ascii="Times New Roman" w:hAnsi="Times New Roman"/>
          <w:sz w:val="26"/>
          <w:szCs w:val="26"/>
        </w:rPr>
        <w:t xml:space="preserve">Отчет о деятельности депутата Думы Советского района пятого созыва </w:t>
      </w:r>
    </w:p>
    <w:p w:rsidR="007243B7" w:rsidRPr="00DC44D3" w:rsidRDefault="007243B7" w:rsidP="00EB451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C44D3">
        <w:rPr>
          <w:rFonts w:ascii="Times New Roman" w:hAnsi="Times New Roman"/>
          <w:b/>
          <w:sz w:val="26"/>
          <w:szCs w:val="26"/>
        </w:rPr>
        <w:t>Васянина Олега Николаевича</w:t>
      </w:r>
    </w:p>
    <w:p w:rsidR="007243B7" w:rsidRPr="00DC44D3" w:rsidRDefault="007243B7" w:rsidP="00EB451F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7 (г.</w:t>
      </w:r>
      <w:r w:rsidRPr="00DC44D3">
        <w:rPr>
          <w:rFonts w:ascii="Times New Roman" w:hAnsi="Times New Roman"/>
          <w:sz w:val="26"/>
          <w:szCs w:val="26"/>
        </w:rPr>
        <w:t>п. Советский)</w:t>
      </w:r>
    </w:p>
    <w:p w:rsidR="007243B7" w:rsidRPr="00DC44D3" w:rsidRDefault="007243B7" w:rsidP="00EB451F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243B7" w:rsidRPr="00030FB8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Депутат Думы Советского района Васянин О.Н. явля</w:t>
      </w:r>
      <w:r>
        <w:rPr>
          <w:rFonts w:ascii="Times New Roman" w:hAnsi="Times New Roman"/>
          <w:sz w:val="26"/>
          <w:szCs w:val="26"/>
        </w:rPr>
        <w:t>ется председателем</w:t>
      </w:r>
      <w:r w:rsidRPr="00030FB8">
        <w:rPr>
          <w:rFonts w:ascii="Times New Roman" w:hAnsi="Times New Roman"/>
          <w:sz w:val="26"/>
          <w:szCs w:val="26"/>
        </w:rPr>
        <w:t xml:space="preserve"> постоянной комиссии по социальным вопросам Думы Советского района, входит в состав постоянной комиссии по бюджету, налогам и финансам. </w:t>
      </w:r>
      <w:r>
        <w:rPr>
          <w:rFonts w:ascii="Times New Roman" w:hAnsi="Times New Roman"/>
          <w:sz w:val="26"/>
          <w:szCs w:val="26"/>
        </w:rPr>
        <w:t>Заместитель руководителя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bookmarkStart w:id="1" w:name="_Hlk3447412"/>
      <w:r w:rsidRPr="00030FB8">
        <w:rPr>
          <w:rFonts w:ascii="Times New Roman" w:hAnsi="Times New Roman"/>
          <w:sz w:val="26"/>
          <w:szCs w:val="26"/>
        </w:rPr>
        <w:t>депутатского объединения ВПП «Единая Россия»</w:t>
      </w:r>
      <w:bookmarkEnd w:id="1"/>
      <w:r w:rsidRPr="00030FB8">
        <w:rPr>
          <w:rFonts w:ascii="Times New Roman" w:hAnsi="Times New Roman"/>
          <w:sz w:val="26"/>
          <w:szCs w:val="26"/>
        </w:rPr>
        <w:t xml:space="preserve">. </w:t>
      </w:r>
    </w:p>
    <w:p w:rsidR="007243B7" w:rsidRPr="00030FB8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За 20</w:t>
      </w:r>
      <w:r>
        <w:rPr>
          <w:rFonts w:ascii="Times New Roman" w:hAnsi="Times New Roman"/>
          <w:sz w:val="26"/>
          <w:szCs w:val="26"/>
        </w:rPr>
        <w:t>20</w:t>
      </w:r>
      <w:r w:rsidRPr="00030FB8"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состояли</w:t>
      </w:r>
      <w:r w:rsidRPr="00030FB8">
        <w:rPr>
          <w:rFonts w:ascii="Times New Roman" w:hAnsi="Times New Roman"/>
          <w:sz w:val="26"/>
          <w:szCs w:val="26"/>
        </w:rPr>
        <w:t xml:space="preserve">сь </w:t>
      </w:r>
      <w:r>
        <w:rPr>
          <w:rFonts w:ascii="Times New Roman" w:hAnsi="Times New Roman"/>
          <w:sz w:val="26"/>
          <w:szCs w:val="26"/>
        </w:rPr>
        <w:t>9</w:t>
      </w:r>
      <w:r w:rsidRPr="00030FB8">
        <w:rPr>
          <w:rFonts w:ascii="Times New Roman" w:hAnsi="Times New Roman"/>
          <w:sz w:val="26"/>
          <w:szCs w:val="26"/>
        </w:rPr>
        <w:t xml:space="preserve"> заседаний</w:t>
      </w:r>
      <w:r>
        <w:rPr>
          <w:rFonts w:ascii="Times New Roman" w:hAnsi="Times New Roman"/>
          <w:sz w:val="26"/>
          <w:szCs w:val="26"/>
        </w:rPr>
        <w:t xml:space="preserve"> (из них 4 внеочередных заседаний)</w:t>
      </w:r>
      <w:r w:rsidRPr="00030FB8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12</w:t>
      </w:r>
      <w:r w:rsidRPr="00030FB8">
        <w:rPr>
          <w:rFonts w:ascii="Times New Roman" w:hAnsi="Times New Roman"/>
          <w:sz w:val="26"/>
          <w:szCs w:val="26"/>
        </w:rPr>
        <w:t xml:space="preserve"> заочных голосований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030FB8">
        <w:rPr>
          <w:rFonts w:ascii="Times New Roman" w:hAnsi="Times New Roman"/>
          <w:sz w:val="26"/>
          <w:szCs w:val="26"/>
        </w:rPr>
        <w:t xml:space="preserve">Думы Советского района </w:t>
      </w:r>
      <w:r>
        <w:rPr>
          <w:rFonts w:ascii="Times New Roman" w:hAnsi="Times New Roman"/>
          <w:sz w:val="26"/>
          <w:szCs w:val="26"/>
        </w:rPr>
        <w:t>по 23 проектам решений Думы Советского района. П</w:t>
      </w:r>
      <w:r w:rsidRPr="00581387">
        <w:rPr>
          <w:rFonts w:ascii="Times New Roman" w:hAnsi="Times New Roman"/>
          <w:sz w:val="26"/>
          <w:szCs w:val="26"/>
        </w:rPr>
        <w:t xml:space="preserve">ринял участие в </w:t>
      </w:r>
      <w:r>
        <w:rPr>
          <w:rFonts w:ascii="Times New Roman" w:hAnsi="Times New Roman"/>
          <w:sz w:val="26"/>
          <w:szCs w:val="26"/>
        </w:rPr>
        <w:t xml:space="preserve">9 заседаниях (в 5 очередных, в 4 внеочередных заседаниях) и </w:t>
      </w:r>
      <w:r w:rsidRPr="00E5488B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12 заочных голосования</w:t>
      </w:r>
      <w:r w:rsidRPr="00E5488B">
        <w:rPr>
          <w:rFonts w:ascii="Times New Roman" w:hAnsi="Times New Roman"/>
          <w:sz w:val="26"/>
          <w:szCs w:val="26"/>
        </w:rPr>
        <w:t>х</w:t>
      </w:r>
      <w:r>
        <w:rPr>
          <w:rFonts w:ascii="Times New Roman" w:hAnsi="Times New Roman"/>
          <w:sz w:val="26"/>
          <w:szCs w:val="26"/>
        </w:rPr>
        <w:t xml:space="preserve"> по 23 проектам решений</w:t>
      </w:r>
      <w:r w:rsidRPr="00030FB8">
        <w:rPr>
          <w:rFonts w:ascii="Times New Roman" w:hAnsi="Times New Roman"/>
          <w:sz w:val="26"/>
          <w:szCs w:val="26"/>
        </w:rPr>
        <w:t xml:space="preserve">. </w:t>
      </w:r>
    </w:p>
    <w:p w:rsidR="007243B7" w:rsidRPr="00030FB8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В 20</w:t>
      </w:r>
      <w:r>
        <w:rPr>
          <w:rFonts w:ascii="Times New Roman" w:hAnsi="Times New Roman"/>
          <w:sz w:val="26"/>
          <w:szCs w:val="26"/>
        </w:rPr>
        <w:t>20</w:t>
      </w:r>
      <w:r w:rsidRPr="00030FB8">
        <w:rPr>
          <w:rFonts w:ascii="Times New Roman" w:hAnsi="Times New Roman"/>
          <w:sz w:val="26"/>
          <w:szCs w:val="26"/>
        </w:rPr>
        <w:t xml:space="preserve"> году состоялись:</w:t>
      </w:r>
    </w:p>
    <w:p w:rsidR="007243B7" w:rsidRPr="00030FB8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 </w:t>
      </w:r>
      <w:r>
        <w:rPr>
          <w:rFonts w:ascii="Times New Roman" w:hAnsi="Times New Roman"/>
          <w:sz w:val="26"/>
          <w:szCs w:val="26"/>
        </w:rPr>
        <w:t>4 заседания</w:t>
      </w:r>
      <w:r w:rsidRPr="00030FB8">
        <w:rPr>
          <w:rFonts w:ascii="Times New Roman" w:hAnsi="Times New Roman"/>
          <w:sz w:val="26"/>
          <w:szCs w:val="26"/>
        </w:rPr>
        <w:t xml:space="preserve"> постоянной комиссии по социальным вопросам Думы Со</w:t>
      </w:r>
      <w:r>
        <w:rPr>
          <w:rFonts w:ascii="Times New Roman" w:hAnsi="Times New Roman"/>
          <w:sz w:val="26"/>
          <w:szCs w:val="26"/>
        </w:rPr>
        <w:t>ветского района, на которых были рассмотрены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69 вопросов</w:t>
      </w:r>
      <w:r w:rsidRPr="00030FB8">
        <w:rPr>
          <w:rFonts w:ascii="Times New Roman" w:hAnsi="Times New Roman"/>
          <w:sz w:val="26"/>
          <w:szCs w:val="26"/>
        </w:rPr>
        <w:t xml:space="preserve"> (принял участие в </w:t>
      </w:r>
      <w:r>
        <w:rPr>
          <w:rFonts w:ascii="Times New Roman" w:hAnsi="Times New Roman"/>
          <w:sz w:val="26"/>
          <w:szCs w:val="26"/>
        </w:rPr>
        <w:t>4</w:t>
      </w:r>
      <w:r w:rsidRPr="00030FB8">
        <w:rPr>
          <w:rFonts w:ascii="Times New Roman" w:hAnsi="Times New Roman"/>
          <w:sz w:val="26"/>
          <w:szCs w:val="26"/>
        </w:rPr>
        <w:t xml:space="preserve"> заседаниях);</w:t>
      </w:r>
    </w:p>
    <w:p w:rsidR="007243B7" w:rsidRDefault="007243B7" w:rsidP="003111BC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правовым вопросам и регламенту и постоянной комиссии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118</w:t>
      </w:r>
      <w:r w:rsidRPr="00030FB8">
        <w:rPr>
          <w:rFonts w:ascii="Times New Roman" w:hAnsi="Times New Roman"/>
          <w:sz w:val="26"/>
          <w:szCs w:val="26"/>
        </w:rPr>
        <w:t xml:space="preserve"> вопросов (принял участие в </w:t>
      </w:r>
      <w:r>
        <w:rPr>
          <w:rFonts w:ascii="Times New Roman" w:hAnsi="Times New Roman"/>
          <w:sz w:val="26"/>
          <w:szCs w:val="26"/>
        </w:rPr>
        <w:t>4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7243B7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10</w:t>
      </w:r>
      <w:r w:rsidRPr="00030FB8">
        <w:rPr>
          <w:rFonts w:ascii="Times New Roman" w:hAnsi="Times New Roman"/>
          <w:sz w:val="26"/>
          <w:szCs w:val="26"/>
        </w:rPr>
        <w:t xml:space="preserve"> заседаний постоянной комиссии по бюджету, налогам и финансам, на которых были рассмотрены </w:t>
      </w:r>
      <w:r>
        <w:rPr>
          <w:rFonts w:ascii="Times New Roman" w:hAnsi="Times New Roman"/>
          <w:sz w:val="26"/>
          <w:szCs w:val="26"/>
        </w:rPr>
        <w:t>121 вопрос</w:t>
      </w:r>
      <w:r w:rsidRPr="00030FB8">
        <w:rPr>
          <w:rFonts w:ascii="Times New Roman" w:hAnsi="Times New Roman"/>
          <w:sz w:val="26"/>
          <w:szCs w:val="26"/>
        </w:rPr>
        <w:t xml:space="preserve"> (принял участие в </w:t>
      </w:r>
      <w:r>
        <w:rPr>
          <w:rFonts w:ascii="Times New Roman" w:hAnsi="Times New Roman"/>
          <w:sz w:val="26"/>
          <w:szCs w:val="26"/>
        </w:rPr>
        <w:t>9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7243B7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промышленности, строительству и ЖКХ Думы Советского района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122 вопроса</w:t>
      </w:r>
      <w:r w:rsidRPr="00030FB8">
        <w:rPr>
          <w:rFonts w:ascii="Times New Roman" w:hAnsi="Times New Roman"/>
          <w:sz w:val="26"/>
          <w:szCs w:val="26"/>
        </w:rPr>
        <w:t xml:space="preserve"> (принял участие в </w:t>
      </w:r>
      <w:r>
        <w:rPr>
          <w:rFonts w:ascii="Times New Roman" w:hAnsi="Times New Roman"/>
          <w:sz w:val="26"/>
          <w:szCs w:val="26"/>
        </w:rPr>
        <w:t>4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.</w:t>
      </w:r>
    </w:p>
    <w:p w:rsidR="007243B7" w:rsidRPr="00030FB8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За отчетный период проведены </w:t>
      </w:r>
      <w:r>
        <w:rPr>
          <w:rFonts w:ascii="Times New Roman" w:hAnsi="Times New Roman"/>
          <w:sz w:val="26"/>
          <w:szCs w:val="26"/>
        </w:rPr>
        <w:t>8</w:t>
      </w:r>
      <w:r w:rsidRPr="00030FB8">
        <w:rPr>
          <w:rFonts w:ascii="Times New Roman" w:hAnsi="Times New Roman"/>
          <w:sz w:val="26"/>
          <w:szCs w:val="26"/>
        </w:rPr>
        <w:t xml:space="preserve"> заседаний депутатского объединения </w:t>
      </w:r>
      <w:r>
        <w:rPr>
          <w:rFonts w:ascii="Times New Roman" w:hAnsi="Times New Roman"/>
          <w:sz w:val="26"/>
          <w:szCs w:val="26"/>
        </w:rPr>
        <w:t>ВПП</w:t>
      </w:r>
      <w:r w:rsidRPr="00030FB8">
        <w:rPr>
          <w:rFonts w:ascii="Times New Roman" w:hAnsi="Times New Roman"/>
          <w:sz w:val="26"/>
          <w:szCs w:val="26"/>
        </w:rPr>
        <w:t xml:space="preserve"> «Единая Россия» (пр</w:t>
      </w:r>
      <w:r>
        <w:rPr>
          <w:rFonts w:ascii="Times New Roman" w:hAnsi="Times New Roman"/>
          <w:sz w:val="26"/>
          <w:szCs w:val="26"/>
        </w:rPr>
        <w:t>инял участие в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7</w:t>
      </w:r>
      <w:r w:rsidRPr="00030FB8">
        <w:rPr>
          <w:rFonts w:ascii="Times New Roman" w:hAnsi="Times New Roman"/>
          <w:sz w:val="26"/>
          <w:szCs w:val="26"/>
        </w:rPr>
        <w:t xml:space="preserve"> заседаниях), на которых были рассмотрены </w:t>
      </w:r>
      <w:r>
        <w:rPr>
          <w:rFonts w:ascii="Times New Roman" w:hAnsi="Times New Roman"/>
          <w:sz w:val="26"/>
          <w:szCs w:val="26"/>
        </w:rPr>
        <w:t>86 вопросов</w:t>
      </w:r>
      <w:r w:rsidRPr="00030FB8">
        <w:rPr>
          <w:rFonts w:ascii="Times New Roman" w:hAnsi="Times New Roman"/>
          <w:sz w:val="26"/>
          <w:szCs w:val="26"/>
        </w:rPr>
        <w:t>,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7243B7" w:rsidRPr="005E07D4" w:rsidRDefault="007243B7" w:rsidP="00EB45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7243B7" w:rsidRDefault="007243B7" w:rsidP="008628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2020 году.</w:t>
      </w:r>
    </w:p>
    <w:p w:rsidR="007243B7" w:rsidRDefault="007243B7" w:rsidP="008628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Совместная работа депутата с администрацией Советского района, </w:t>
      </w:r>
    </w:p>
    <w:p w:rsidR="007243B7" w:rsidRDefault="007243B7" w:rsidP="008628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</w:p>
    <w:p w:rsidR="007243B7" w:rsidRPr="00BA1906" w:rsidRDefault="007243B7" w:rsidP="00EB451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7243B7" w:rsidRPr="00F11F7E" w:rsidRDefault="007243B7" w:rsidP="001F2E1A">
      <w:pPr>
        <w:tabs>
          <w:tab w:val="left" w:pos="5205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11F7E">
        <w:rPr>
          <w:rFonts w:ascii="Times New Roman" w:hAnsi="Times New Roman"/>
          <w:sz w:val="26"/>
          <w:szCs w:val="26"/>
        </w:rPr>
        <w:t>Наказ избирателей «Предоставление здания и прилегающей территории, расположенных по адресу: г. Советский ул. Железнодорожная, 24</w:t>
      </w:r>
      <w:r>
        <w:rPr>
          <w:rFonts w:ascii="Times New Roman" w:hAnsi="Times New Roman"/>
          <w:sz w:val="26"/>
          <w:szCs w:val="26"/>
        </w:rPr>
        <w:t xml:space="preserve"> </w:t>
      </w:r>
      <w:r w:rsidRPr="00F11F7E">
        <w:rPr>
          <w:rFonts w:ascii="Times New Roman" w:hAnsi="Times New Roman"/>
          <w:sz w:val="26"/>
          <w:szCs w:val="26"/>
        </w:rPr>
        <w:t xml:space="preserve">а для размещения эколого-биологического отдела и мини-зоопарка Центра «Созвездие» исполнен - приобретено новое здание по адресу: г. Советский, мкр. Хвойный,  д. 51 «а». </w:t>
      </w:r>
    </w:p>
    <w:p w:rsidR="007243B7" w:rsidRPr="00F11F7E" w:rsidRDefault="007243B7" w:rsidP="00F11F7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11F7E">
        <w:rPr>
          <w:rFonts w:ascii="Times New Roman" w:hAnsi="Times New Roman"/>
          <w:sz w:val="26"/>
          <w:szCs w:val="26"/>
        </w:rPr>
        <w:t>По наказу «Предоставл</w:t>
      </w:r>
      <w:r>
        <w:rPr>
          <w:rFonts w:ascii="Times New Roman" w:hAnsi="Times New Roman"/>
          <w:sz w:val="26"/>
          <w:szCs w:val="26"/>
        </w:rPr>
        <w:t>ение отдельного здания МАУ ДО Советского района</w:t>
      </w:r>
      <w:r w:rsidRPr="00F11F7E">
        <w:rPr>
          <w:rFonts w:ascii="Times New Roman" w:hAnsi="Times New Roman"/>
          <w:sz w:val="26"/>
          <w:szCs w:val="26"/>
        </w:rPr>
        <w:t xml:space="preserve"> «Центр «Созвездие» им. Героя Советского Союза Гришина И.Т.» для размещения в нем всех объединений» ситуация следующая: </w:t>
      </w:r>
      <w:r w:rsidRPr="00F11F7E">
        <w:rPr>
          <w:rFonts w:ascii="Times New Roman" w:hAnsi="Times New Roman"/>
          <w:sz w:val="26"/>
          <w:szCs w:val="26"/>
          <w:lang w:eastAsia="ru-RU"/>
        </w:rPr>
        <w:t>МАУ ДО СР «Центр «Созвездие» им. Героя Советского Союза Гришина И.Т.»  дополнительно к основному зданию по ул. 50 лет Пионерии осуществляет образовательный процесс по адресам:</w:t>
      </w:r>
    </w:p>
    <w:p w:rsidR="007243B7" w:rsidRPr="00F11F7E" w:rsidRDefault="007243B7" w:rsidP="00F11F7E">
      <w:pPr>
        <w:tabs>
          <w:tab w:val="left" w:pos="267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1F7E">
        <w:rPr>
          <w:rFonts w:ascii="Times New Roman" w:hAnsi="Times New Roman"/>
          <w:sz w:val="26"/>
          <w:szCs w:val="26"/>
          <w:lang w:eastAsia="ru-RU"/>
        </w:rPr>
        <w:t>- г. Советский, ул. Гагарина, 62 «а» - ведутся занятия спортивных секций и подготовка воспитанников военно-патриотического клуба «Святая Русь»;</w:t>
      </w:r>
    </w:p>
    <w:p w:rsidR="007243B7" w:rsidRPr="00F11F7E" w:rsidRDefault="007243B7" w:rsidP="00F11F7E">
      <w:pPr>
        <w:tabs>
          <w:tab w:val="left" w:pos="5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1F7E">
        <w:rPr>
          <w:rFonts w:ascii="Times New Roman" w:hAnsi="Times New Roman"/>
          <w:sz w:val="26"/>
          <w:szCs w:val="26"/>
          <w:lang w:eastAsia="ru-RU"/>
        </w:rPr>
        <w:t>- г. Советский, мкр. Хвойный, д.51А - организация учебного процесса эколого-биологической направленности;</w:t>
      </w:r>
    </w:p>
    <w:p w:rsidR="007243B7" w:rsidRPr="00F11F7E" w:rsidRDefault="007243B7" w:rsidP="006E33E7">
      <w:pPr>
        <w:tabs>
          <w:tab w:val="left" w:pos="64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1F7E">
        <w:rPr>
          <w:rFonts w:ascii="Times New Roman" w:hAnsi="Times New Roman"/>
          <w:sz w:val="26"/>
          <w:szCs w:val="26"/>
          <w:lang w:eastAsia="ru-RU"/>
        </w:rPr>
        <w:t xml:space="preserve">- г. Советский, </w:t>
      </w:r>
      <w:r w:rsidRPr="00F11F7E">
        <w:rPr>
          <w:rFonts w:ascii="Times New Roman" w:hAnsi="Times New Roman"/>
          <w:sz w:val="26"/>
          <w:szCs w:val="26"/>
        </w:rPr>
        <w:t>ул.</w:t>
      </w:r>
      <w:r>
        <w:rPr>
          <w:rFonts w:ascii="Times New Roman" w:hAnsi="Times New Roman"/>
          <w:sz w:val="26"/>
          <w:szCs w:val="26"/>
        </w:rPr>
        <w:t xml:space="preserve"> Киевская, 20</w:t>
      </w:r>
      <w:r>
        <w:rPr>
          <w:rFonts w:ascii="Times New Roman" w:hAnsi="Times New Roman"/>
          <w:sz w:val="26"/>
          <w:szCs w:val="26"/>
          <w:lang w:eastAsia="ru-RU"/>
        </w:rPr>
        <w:t xml:space="preserve"> - </w:t>
      </w:r>
      <w:r w:rsidRPr="00F11F7E">
        <w:rPr>
          <w:rFonts w:ascii="Times New Roman" w:hAnsi="Times New Roman"/>
          <w:sz w:val="26"/>
          <w:szCs w:val="26"/>
          <w:lang w:eastAsia="ru-RU"/>
        </w:rPr>
        <w:t>25.12.2020 года состоялось торжественное открытие Экспозицион</w:t>
      </w:r>
      <w:r>
        <w:rPr>
          <w:rFonts w:ascii="Times New Roman" w:hAnsi="Times New Roman"/>
          <w:sz w:val="26"/>
          <w:szCs w:val="26"/>
          <w:lang w:eastAsia="ru-RU"/>
        </w:rPr>
        <w:t>но-выставочного центра «Память».</w:t>
      </w:r>
    </w:p>
    <w:p w:rsidR="007243B7" w:rsidRPr="00F11F7E" w:rsidRDefault="007243B7" w:rsidP="00F11F7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11F7E">
        <w:rPr>
          <w:rFonts w:ascii="Times New Roman" w:hAnsi="Times New Roman"/>
          <w:sz w:val="26"/>
          <w:szCs w:val="26"/>
          <w:lang w:eastAsia="ru-RU"/>
        </w:rPr>
        <w:t>Расположе</w:t>
      </w:r>
      <w:r>
        <w:rPr>
          <w:rFonts w:ascii="Times New Roman" w:hAnsi="Times New Roman"/>
          <w:sz w:val="26"/>
          <w:szCs w:val="26"/>
          <w:lang w:eastAsia="ru-RU"/>
        </w:rPr>
        <w:t>ние зданий (помещений) МАУ ДО Советского района</w:t>
      </w:r>
      <w:r w:rsidRPr="00F11F7E">
        <w:rPr>
          <w:rFonts w:ascii="Times New Roman" w:hAnsi="Times New Roman"/>
          <w:sz w:val="26"/>
          <w:szCs w:val="26"/>
          <w:lang w:eastAsia="ru-RU"/>
        </w:rPr>
        <w:t xml:space="preserve"> «Центр «Созвездие» им. Героя Советского Союза Гришина И.Т.» обеспечивает «шаговую» доступность для получения детьми дополнительного образования. </w:t>
      </w:r>
    </w:p>
    <w:p w:rsidR="007243B7" w:rsidRPr="00EB3D3B" w:rsidRDefault="007243B7" w:rsidP="00EB451F">
      <w:pPr>
        <w:pStyle w:val="NoSpacing"/>
        <w:jc w:val="center"/>
        <w:rPr>
          <w:rFonts w:ascii="Times New Roman" w:hAnsi="Times New Roman"/>
          <w:sz w:val="26"/>
          <w:szCs w:val="26"/>
        </w:rPr>
      </w:pPr>
    </w:p>
    <w:p w:rsidR="007243B7" w:rsidRDefault="007243B7" w:rsidP="00EB451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Участие в работе советов, комиссий, созданных при органах власти и организаций </w:t>
      </w:r>
    </w:p>
    <w:p w:rsidR="007243B7" w:rsidRPr="00BA1906" w:rsidRDefault="007243B7" w:rsidP="00EB451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различных форм собственности</w:t>
      </w:r>
    </w:p>
    <w:p w:rsidR="007243B7" w:rsidRPr="00DC44D3" w:rsidRDefault="007243B7" w:rsidP="00EB451F">
      <w:pPr>
        <w:pStyle w:val="NoSpacing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7243B7" w:rsidRPr="00F11F7E" w:rsidRDefault="007243B7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11F7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Васянин О.Н. является:</w:t>
      </w:r>
    </w:p>
    <w:p w:rsidR="007243B7" w:rsidRPr="006E33E7" w:rsidRDefault="007243B7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председателем Наблюдательного Совета МАУ «Военно-патриотический и духовно-нравственный центр имени Героя России А. Бузина «Союз»;</w:t>
      </w:r>
    </w:p>
    <w:p w:rsidR="007243B7" w:rsidRPr="006E33E7" w:rsidRDefault="007243B7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заместителем председателя районного Координационного совета по гражданскому и патриотическому воспитанию, подготовке граждан к военной службе;</w:t>
      </w:r>
    </w:p>
    <w:p w:rsidR="007243B7" w:rsidRPr="006E33E7" w:rsidRDefault="007243B7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учредителем Регионального общественного движения развития молодежных инициатив «Мы вместе»;</w:t>
      </w:r>
    </w:p>
    <w:p w:rsidR="007243B7" w:rsidRPr="006E33E7" w:rsidRDefault="007243B7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заместителем председателя районного совета Ханты-Мансийского окружного отделения ВООВ «Боевое братство»;</w:t>
      </w:r>
    </w:p>
    <w:p w:rsidR="007243B7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Pr="006E33E7">
        <w:rPr>
          <w:rFonts w:ascii="Times New Roman" w:hAnsi="Times New Roman"/>
          <w:sz w:val="26"/>
          <w:szCs w:val="26"/>
        </w:rPr>
        <w:t>входит в состав Координационного органа по противодействию коррупции в Думе Советского района.</w:t>
      </w:r>
    </w:p>
    <w:p w:rsidR="007243B7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представителем Думы Советского района в общественной комиссии по обеспечению реализации приоритетного проекта «Формирование комфортной городской среды»;</w:t>
      </w:r>
    </w:p>
    <w:p w:rsidR="007243B7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членом комиссии по приемке объектов жилищного строительства на территории Советского района. </w:t>
      </w:r>
    </w:p>
    <w:p w:rsidR="007243B7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B9389C">
        <w:rPr>
          <w:rFonts w:ascii="Times New Roman" w:hAnsi="Times New Roman"/>
          <w:sz w:val="26"/>
          <w:szCs w:val="26"/>
        </w:rPr>
        <w:t>является представителем Думы Советского района в общественной комиссии по обеспечению</w:t>
      </w:r>
      <w:r>
        <w:rPr>
          <w:rFonts w:ascii="Times New Roman" w:hAnsi="Times New Roman"/>
          <w:sz w:val="26"/>
          <w:szCs w:val="26"/>
        </w:rPr>
        <w:t xml:space="preserve"> контроля за реализацией</w:t>
      </w:r>
      <w:r w:rsidRPr="00B9389C">
        <w:rPr>
          <w:rFonts w:ascii="Times New Roman" w:hAnsi="Times New Roman"/>
          <w:sz w:val="26"/>
          <w:szCs w:val="26"/>
        </w:rPr>
        <w:t xml:space="preserve"> приоритетного проекта «Формирование комфортной городской среды»</w:t>
      </w:r>
      <w:r>
        <w:rPr>
          <w:rFonts w:ascii="Times New Roman" w:hAnsi="Times New Roman"/>
          <w:sz w:val="26"/>
          <w:szCs w:val="26"/>
        </w:rPr>
        <w:t>, а также в общественной комиссии по оценке качества строящихся жилых домов.</w:t>
      </w:r>
    </w:p>
    <w:p w:rsidR="007243B7" w:rsidRPr="00DC44D3" w:rsidRDefault="007243B7" w:rsidP="00EB451F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7243B7" w:rsidRPr="00BA1906" w:rsidRDefault="007243B7" w:rsidP="00EB451F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A190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7243B7" w:rsidRPr="00DC44D3" w:rsidRDefault="007243B7" w:rsidP="00EB451F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7243B7" w:rsidRDefault="007243B7" w:rsidP="001F2E1A">
      <w:pPr>
        <w:pStyle w:val="NoSpacing"/>
        <w:ind w:firstLine="720"/>
        <w:jc w:val="both"/>
        <w:rPr>
          <w:rFonts w:ascii="Times New Roman" w:hAnsi="Times New Roman"/>
          <w:color w:val="FF0000"/>
          <w:sz w:val="26"/>
          <w:szCs w:val="26"/>
          <w:highlight w:val="green"/>
          <w:shd w:val="clear" w:color="auto" w:fill="FFFFFF"/>
        </w:rPr>
      </w:pPr>
      <w:r w:rsidRPr="00624A57">
        <w:rPr>
          <w:rFonts w:ascii="Times New Roman" w:hAnsi="Times New Roman"/>
          <w:sz w:val="26"/>
          <w:szCs w:val="26"/>
          <w:shd w:val="clear" w:color="auto" w:fill="FFFFFF"/>
        </w:rPr>
        <w:t xml:space="preserve">В течение 2020 года поступили </w:t>
      </w:r>
      <w:r>
        <w:rPr>
          <w:rFonts w:ascii="Times New Roman" w:hAnsi="Times New Roman"/>
          <w:sz w:val="26"/>
          <w:szCs w:val="26"/>
          <w:shd w:val="clear" w:color="auto" w:fill="FFFFFF"/>
        </w:rPr>
        <w:t>2</w:t>
      </w:r>
      <w:r w:rsidRPr="00624A57">
        <w:rPr>
          <w:rFonts w:ascii="Times New Roman" w:hAnsi="Times New Roman"/>
          <w:sz w:val="26"/>
          <w:szCs w:val="26"/>
          <w:shd w:val="clear" w:color="auto" w:fill="FFFFFF"/>
        </w:rPr>
        <w:t xml:space="preserve"> письменных (по вопросу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трудоустройства, о содержании дорог в городском </w:t>
      </w:r>
      <w:r w:rsidRPr="00A87E90">
        <w:rPr>
          <w:rFonts w:ascii="Times New Roman" w:hAnsi="Times New Roman"/>
          <w:sz w:val="26"/>
          <w:szCs w:val="26"/>
          <w:shd w:val="clear" w:color="auto" w:fill="FFFFFF"/>
        </w:rPr>
        <w:t>поселении Советский), 18 устных обращений по вопросам трудоустройства, решения жилищных вопросов, уборки улиц г.п.Советский, оказания помощи инвалидам и пенсионерам.</w:t>
      </w:r>
      <w:r w:rsidRPr="00A87E90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 </w:t>
      </w:r>
    </w:p>
    <w:p w:rsidR="007243B7" w:rsidRDefault="007243B7" w:rsidP="001F2E1A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24A5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Обращения депутатом рассмотрены,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16 обращений решены положительно, по остальным</w:t>
      </w:r>
      <w:r w:rsidRPr="00624A5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7243B7" w:rsidRPr="00EE2E12" w:rsidRDefault="007243B7" w:rsidP="003F4253">
      <w:pPr>
        <w:pStyle w:val="NormalWe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EE2E12">
        <w:rPr>
          <w:color w:val="000000"/>
          <w:sz w:val="26"/>
          <w:szCs w:val="26"/>
          <w:shd w:val="clear" w:color="auto" w:fill="FFFFFF"/>
        </w:rPr>
        <w:t>Депутат проводил прием</w:t>
      </w:r>
      <w:r>
        <w:rPr>
          <w:color w:val="000000"/>
          <w:sz w:val="26"/>
          <w:szCs w:val="26"/>
          <w:shd w:val="clear" w:color="auto" w:fill="FFFFFF"/>
        </w:rPr>
        <w:t>ы</w:t>
      </w:r>
      <w:r w:rsidRPr="00EE2E12">
        <w:rPr>
          <w:color w:val="000000"/>
          <w:sz w:val="26"/>
          <w:szCs w:val="26"/>
          <w:shd w:val="clear" w:color="auto" w:fill="FFFFFF"/>
        </w:rPr>
        <w:t xml:space="preserve"> граждан в рамках работы общественной приемной ВПП «Единая Россия» в Советском районе</w:t>
      </w:r>
      <w:r>
        <w:rPr>
          <w:color w:val="000000"/>
          <w:sz w:val="26"/>
          <w:szCs w:val="26"/>
          <w:shd w:val="clear" w:color="auto" w:fill="FFFFFF"/>
        </w:rPr>
        <w:t xml:space="preserve">. </w:t>
      </w:r>
      <w:r w:rsidRPr="0076324D">
        <w:rPr>
          <w:sz w:val="26"/>
          <w:szCs w:val="26"/>
        </w:rPr>
        <w:t xml:space="preserve">В 2020 году из-за сложной эпидемиологической обстановки, связанной с распространением коронавирусной инфекции и введением на территории Ханты-Мансийского автономного округа ограничительных мер, приемы граждан проводились в онлайн формате и по телефонной связи. </w:t>
      </w:r>
    </w:p>
    <w:p w:rsidR="007243B7" w:rsidRDefault="007243B7" w:rsidP="003F4253">
      <w:pPr>
        <w:pStyle w:val="NoSpacing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7243B7" w:rsidRPr="00BA1906" w:rsidRDefault="007243B7" w:rsidP="00EB451F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A190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7243B7" w:rsidRPr="00DC44D3" w:rsidRDefault="007243B7" w:rsidP="00EB451F">
      <w:pPr>
        <w:pStyle w:val="NoSpacing"/>
        <w:jc w:val="center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7243B7" w:rsidRPr="00EE2E12" w:rsidRDefault="007243B7" w:rsidP="009921B7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E2E1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Принимал участие в различных мероприятиях, проходивших на территории Советского района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являлся куратором социальных проектов «Времянка первопроходцев Югры», «Экспозиционно-выставочный центр «Память»</w:t>
      </w:r>
      <w:bookmarkStart w:id="2" w:name="_GoBack"/>
      <w:bookmarkEnd w:id="2"/>
      <w:r w:rsidRPr="00EE2E1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7243B7" w:rsidRPr="00D803D4" w:rsidRDefault="007243B7" w:rsidP="009921B7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76D3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освещается телеканалом «Первый Советский» и газетой «Первая Советская», информационным порталом «2города», 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работы постоянной комиссии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Думы Советского района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засед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аний Думы Советского района, в которых депутат принимает участие.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r w:rsidRPr="00276D39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276D39">
        <w:rPr>
          <w:rFonts w:ascii="Times New Roman" w:hAnsi="Times New Roman"/>
          <w:color w:val="000000"/>
          <w:sz w:val="26"/>
          <w:szCs w:val="26"/>
        </w:rPr>
        <w:t>.duma.admsov.com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</w:t>
      </w:r>
      <w:r w:rsidRPr="00D803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 в социальных сетях через аккаунты председателя районного парламента (</w:t>
      </w:r>
      <w:r w:rsidRPr="00D803D4">
        <w:rPr>
          <w:rFonts w:ascii="Times New Roman" w:hAnsi="Times New Roman"/>
          <w:sz w:val="26"/>
          <w:szCs w:val="26"/>
        </w:rPr>
        <w:t>«Одноклассники», «Вконтакте», «</w:t>
      </w:r>
      <w:r w:rsidRPr="00D803D4">
        <w:rPr>
          <w:rFonts w:ascii="Times New Roman" w:hAnsi="Times New Roman"/>
          <w:sz w:val="26"/>
          <w:szCs w:val="26"/>
          <w:lang w:val="en-US"/>
        </w:rPr>
        <w:t>Instagram</w:t>
      </w:r>
      <w:r w:rsidRPr="00D803D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).</w:t>
      </w:r>
    </w:p>
    <w:p w:rsidR="007243B7" w:rsidRDefault="007243B7" w:rsidP="00624A57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6D3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эфире и печати подробно разъясняются решения, принимаемые депутатами Думы Советского района.</w:t>
      </w:r>
    </w:p>
    <w:p w:rsidR="007243B7" w:rsidRPr="00624A57" w:rsidRDefault="007243B7" w:rsidP="00624A57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24A57">
        <w:rPr>
          <w:rFonts w:ascii="Times New Roman" w:hAnsi="Times New Roman"/>
          <w:sz w:val="26"/>
          <w:szCs w:val="26"/>
        </w:rPr>
        <w:t xml:space="preserve">В апреле на сайте информационного агентства «2 </w:t>
      </w:r>
      <w:r w:rsidRPr="00624A57">
        <w:rPr>
          <w:rFonts w:ascii="Times New Roman" w:hAnsi="Times New Roman"/>
          <w:sz w:val="26"/>
          <w:szCs w:val="26"/>
          <w:lang w:val="en-US"/>
        </w:rPr>
        <w:t>goroda</w:t>
      </w:r>
      <w:r w:rsidRPr="00624A57">
        <w:rPr>
          <w:rFonts w:ascii="Times New Roman" w:hAnsi="Times New Roman"/>
          <w:sz w:val="26"/>
          <w:szCs w:val="26"/>
        </w:rPr>
        <w:t>.</w:t>
      </w:r>
      <w:r w:rsidRPr="00624A57">
        <w:rPr>
          <w:rFonts w:ascii="Times New Roman" w:hAnsi="Times New Roman"/>
          <w:sz w:val="26"/>
          <w:szCs w:val="26"/>
          <w:lang w:val="en-US"/>
        </w:rPr>
        <w:t>ru</w:t>
      </w:r>
      <w:r w:rsidRPr="00624A57">
        <w:rPr>
          <w:rFonts w:ascii="Times New Roman" w:hAnsi="Times New Roman"/>
          <w:sz w:val="26"/>
          <w:szCs w:val="26"/>
        </w:rPr>
        <w:t>» опубликовано интервью с депутатом: «</w:t>
      </w:r>
      <w:r w:rsidRPr="00624A57">
        <w:rPr>
          <w:rFonts w:ascii="Times New Roman" w:hAnsi="Times New Roman"/>
          <w:bCs/>
          <w:sz w:val="26"/>
          <w:szCs w:val="26"/>
        </w:rPr>
        <w:t>ПОВЕСТКА ДНЯ. Олег</w:t>
      </w:r>
      <w:r w:rsidRPr="00624A57">
        <w:rPr>
          <w:rFonts w:ascii="Times New Roman" w:hAnsi="Times New Roman"/>
          <w:bCs/>
          <w:color w:val="333333"/>
          <w:sz w:val="26"/>
          <w:szCs w:val="26"/>
        </w:rPr>
        <w:t xml:space="preserve"> Васянин</w:t>
      </w:r>
      <w:r w:rsidRPr="00624A57">
        <w:rPr>
          <w:rFonts w:ascii="Times New Roman" w:hAnsi="Times New Roman"/>
          <w:bCs/>
          <w:sz w:val="26"/>
          <w:szCs w:val="26"/>
        </w:rPr>
        <w:t>: «Развитие — это когда что-то увеличивается, растет, приумножается… у нас я такого пока не вижу»</w:t>
      </w:r>
      <w:r w:rsidRPr="00624A57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7243B7" w:rsidRPr="000C3AA2" w:rsidRDefault="007243B7" w:rsidP="009921B7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C3AA2">
        <w:rPr>
          <w:rFonts w:ascii="Times New Roman" w:hAnsi="Times New Roman"/>
          <w:color w:val="000000"/>
          <w:sz w:val="26"/>
          <w:szCs w:val="26"/>
        </w:rPr>
        <w:t>Пресс-релизы о деятельности депутатов, входящих в состав депутатского объединения ВПП «Единая Россия» в Думе Советского района, направлялись в депутатскую фракцию партии «Единая Россия» в Думе Ханты-Мансийского автономного округа – Югры для размещения информации на официальном сайте Думы автономного округа (</w:t>
      </w:r>
      <w:hyperlink r:id="rId5" w:history="1">
        <w:r w:rsidRPr="000C3AA2">
          <w:rPr>
            <w:rStyle w:val="Hyperlink"/>
            <w:rFonts w:ascii="Times New Roman" w:hAnsi="Times New Roman"/>
            <w:sz w:val="26"/>
            <w:szCs w:val="26"/>
          </w:rPr>
          <w:t>www.dumahmao.ru</w:t>
        </w:r>
      </w:hyperlink>
      <w:r w:rsidRPr="000C3AA2">
        <w:rPr>
          <w:rFonts w:ascii="Times New Roman" w:hAnsi="Times New Roman"/>
          <w:color w:val="000000"/>
          <w:sz w:val="26"/>
          <w:szCs w:val="26"/>
        </w:rPr>
        <w:t xml:space="preserve">), а также на интернет-ресурсах регионального отделения партии «Единая Россия».    </w:t>
      </w:r>
    </w:p>
    <w:p w:rsidR="007243B7" w:rsidRDefault="007243B7" w:rsidP="009921B7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7243B7" w:rsidRDefault="007243B7" w:rsidP="00EB45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7243B7" w:rsidRDefault="007243B7" w:rsidP="00EB45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7243B7" w:rsidRDefault="007243B7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243B7" w:rsidRPr="00EB451F" w:rsidRDefault="007243B7" w:rsidP="00EB451F"/>
    <w:sectPr w:rsidR="007243B7" w:rsidRPr="00EB451F" w:rsidSect="005910C1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C6D85"/>
    <w:multiLevelType w:val="hybridMultilevel"/>
    <w:tmpl w:val="2604EEA4"/>
    <w:lvl w:ilvl="0" w:tplc="C9242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83C"/>
    <w:rsid w:val="00003E4C"/>
    <w:rsid w:val="00030FB8"/>
    <w:rsid w:val="000333E0"/>
    <w:rsid w:val="00062969"/>
    <w:rsid w:val="00095F22"/>
    <w:rsid w:val="000A1182"/>
    <w:rsid w:val="000A7107"/>
    <w:rsid w:val="000B09B9"/>
    <w:rsid w:val="000C3AA2"/>
    <w:rsid w:val="000D1924"/>
    <w:rsid w:val="0011153D"/>
    <w:rsid w:val="00166C5C"/>
    <w:rsid w:val="001738C3"/>
    <w:rsid w:val="001929BE"/>
    <w:rsid w:val="001B2D26"/>
    <w:rsid w:val="001D5168"/>
    <w:rsid w:val="001D55EC"/>
    <w:rsid w:val="001F2E1A"/>
    <w:rsid w:val="00205277"/>
    <w:rsid w:val="00205AFB"/>
    <w:rsid w:val="00236CFC"/>
    <w:rsid w:val="00257499"/>
    <w:rsid w:val="00262778"/>
    <w:rsid w:val="00276D39"/>
    <w:rsid w:val="003111BC"/>
    <w:rsid w:val="00311E66"/>
    <w:rsid w:val="00353238"/>
    <w:rsid w:val="003924F2"/>
    <w:rsid w:val="003E369F"/>
    <w:rsid w:val="003E53C1"/>
    <w:rsid w:val="003F109E"/>
    <w:rsid w:val="003F4253"/>
    <w:rsid w:val="00421ABA"/>
    <w:rsid w:val="00457E86"/>
    <w:rsid w:val="00460939"/>
    <w:rsid w:val="00471BD5"/>
    <w:rsid w:val="004729F5"/>
    <w:rsid w:val="00481715"/>
    <w:rsid w:val="004F6876"/>
    <w:rsid w:val="00550767"/>
    <w:rsid w:val="00557B0B"/>
    <w:rsid w:val="00564678"/>
    <w:rsid w:val="00581387"/>
    <w:rsid w:val="00587CC9"/>
    <w:rsid w:val="005910C1"/>
    <w:rsid w:val="005A1363"/>
    <w:rsid w:val="005E07D4"/>
    <w:rsid w:val="0061118B"/>
    <w:rsid w:val="00624A57"/>
    <w:rsid w:val="0062664C"/>
    <w:rsid w:val="0064366C"/>
    <w:rsid w:val="00650901"/>
    <w:rsid w:val="00655A16"/>
    <w:rsid w:val="00677AEB"/>
    <w:rsid w:val="006934A3"/>
    <w:rsid w:val="006A7166"/>
    <w:rsid w:val="006E33E7"/>
    <w:rsid w:val="006F46D5"/>
    <w:rsid w:val="007157A2"/>
    <w:rsid w:val="00716A89"/>
    <w:rsid w:val="0071778A"/>
    <w:rsid w:val="007243B7"/>
    <w:rsid w:val="0076324D"/>
    <w:rsid w:val="00785DCD"/>
    <w:rsid w:val="007B380D"/>
    <w:rsid w:val="007E191A"/>
    <w:rsid w:val="007E6D3F"/>
    <w:rsid w:val="007F13AB"/>
    <w:rsid w:val="0080784E"/>
    <w:rsid w:val="00827574"/>
    <w:rsid w:val="00846F4A"/>
    <w:rsid w:val="008628E1"/>
    <w:rsid w:val="00890738"/>
    <w:rsid w:val="008A7C24"/>
    <w:rsid w:val="008B30DB"/>
    <w:rsid w:val="008C0285"/>
    <w:rsid w:val="008C6524"/>
    <w:rsid w:val="008D4B1F"/>
    <w:rsid w:val="008E5270"/>
    <w:rsid w:val="00913C59"/>
    <w:rsid w:val="00990383"/>
    <w:rsid w:val="009921B7"/>
    <w:rsid w:val="009B4386"/>
    <w:rsid w:val="009F4376"/>
    <w:rsid w:val="009F6227"/>
    <w:rsid w:val="00A03993"/>
    <w:rsid w:val="00A3179D"/>
    <w:rsid w:val="00A317F9"/>
    <w:rsid w:val="00A37B0B"/>
    <w:rsid w:val="00A425E1"/>
    <w:rsid w:val="00A46166"/>
    <w:rsid w:val="00A5583D"/>
    <w:rsid w:val="00A82D49"/>
    <w:rsid w:val="00A87E90"/>
    <w:rsid w:val="00A95801"/>
    <w:rsid w:val="00AE4B02"/>
    <w:rsid w:val="00B1398A"/>
    <w:rsid w:val="00B468DF"/>
    <w:rsid w:val="00B54840"/>
    <w:rsid w:val="00B66227"/>
    <w:rsid w:val="00B67520"/>
    <w:rsid w:val="00B72093"/>
    <w:rsid w:val="00B9389C"/>
    <w:rsid w:val="00BA1906"/>
    <w:rsid w:val="00BD7710"/>
    <w:rsid w:val="00BE7997"/>
    <w:rsid w:val="00C711C2"/>
    <w:rsid w:val="00C77AFA"/>
    <w:rsid w:val="00C9431D"/>
    <w:rsid w:val="00CF2298"/>
    <w:rsid w:val="00D11DA9"/>
    <w:rsid w:val="00D13978"/>
    <w:rsid w:val="00D401B2"/>
    <w:rsid w:val="00D65B54"/>
    <w:rsid w:val="00D67E4E"/>
    <w:rsid w:val="00D7283C"/>
    <w:rsid w:val="00D74ED7"/>
    <w:rsid w:val="00D7600E"/>
    <w:rsid w:val="00D803D4"/>
    <w:rsid w:val="00DB1086"/>
    <w:rsid w:val="00DB2B6B"/>
    <w:rsid w:val="00DB4846"/>
    <w:rsid w:val="00DC44D3"/>
    <w:rsid w:val="00DD39AF"/>
    <w:rsid w:val="00DD73D7"/>
    <w:rsid w:val="00DE78E3"/>
    <w:rsid w:val="00DF05F7"/>
    <w:rsid w:val="00E21DA7"/>
    <w:rsid w:val="00E5488B"/>
    <w:rsid w:val="00EA3B28"/>
    <w:rsid w:val="00EB1AE7"/>
    <w:rsid w:val="00EB3D3B"/>
    <w:rsid w:val="00EB451F"/>
    <w:rsid w:val="00EE2E12"/>
    <w:rsid w:val="00EE5C38"/>
    <w:rsid w:val="00F11F7E"/>
    <w:rsid w:val="00F40F29"/>
    <w:rsid w:val="00F54404"/>
    <w:rsid w:val="00FC313F"/>
    <w:rsid w:val="00FE53A0"/>
    <w:rsid w:val="00FF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51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24A5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link w:val="Heading3Char"/>
    <w:uiPriority w:val="99"/>
    <w:qFormat/>
    <w:rsid w:val="00655A16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A5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55A16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655A1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4729F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D771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4729F5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7710"/>
    <w:rPr>
      <w:rFonts w:cs="Times New Roman"/>
      <w:lang w:eastAsia="en-US"/>
    </w:rPr>
  </w:style>
  <w:style w:type="paragraph" w:styleId="List">
    <w:name w:val="List"/>
    <w:basedOn w:val="BodyText"/>
    <w:uiPriority w:val="99"/>
    <w:rsid w:val="004729F5"/>
    <w:rPr>
      <w:rFonts w:cs="Mangal"/>
    </w:rPr>
  </w:style>
  <w:style w:type="paragraph" w:styleId="Caption">
    <w:name w:val="caption"/>
    <w:basedOn w:val="Normal"/>
    <w:uiPriority w:val="99"/>
    <w:qFormat/>
    <w:rsid w:val="004729F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655A16"/>
    <w:pPr>
      <w:ind w:left="220" w:hanging="220"/>
    </w:pPr>
  </w:style>
  <w:style w:type="paragraph" w:styleId="IndexHeading">
    <w:name w:val="index heading"/>
    <w:basedOn w:val="Normal"/>
    <w:uiPriority w:val="99"/>
    <w:rsid w:val="004729F5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655A1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55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7710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5910C1"/>
    <w:rPr>
      <w:lang w:eastAsia="en-US"/>
    </w:rPr>
  </w:style>
  <w:style w:type="character" w:styleId="Hyperlink">
    <w:name w:val="Hyperlink"/>
    <w:basedOn w:val="DefaultParagraphFont"/>
    <w:uiPriority w:val="99"/>
    <w:rsid w:val="0071778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42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uma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3</Pages>
  <Words>1036</Words>
  <Characters>5910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8</cp:revision>
  <cp:lastPrinted>2019-04-10T11:36:00Z</cp:lastPrinted>
  <dcterms:created xsi:type="dcterms:W3CDTF">2021-04-08T11:27:00Z</dcterms:created>
  <dcterms:modified xsi:type="dcterms:W3CDTF">2021-04-28T13:05:00Z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